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685B" w14:textId="77777777" w:rsidR="002B5E26" w:rsidRDefault="002B5E26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ALBON</w:t>
      </w:r>
      <w:r>
        <w:rPr>
          <w:rFonts w:ascii="Times New Roman" w:hAnsi="Times New Roman" w:cs="Times New Roman"/>
        </w:rPr>
        <w:t xml:space="preserve">      (fl.1484)</w:t>
      </w:r>
    </w:p>
    <w:p w14:paraId="7E036051" w14:textId="77777777" w:rsidR="002B5E26" w:rsidRDefault="002B5E26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Clerk.</w:t>
      </w:r>
    </w:p>
    <w:p w14:paraId="62930DE4" w14:textId="77777777" w:rsidR="002B5E26" w:rsidRDefault="002B5E26" w:rsidP="002B5E26">
      <w:pPr>
        <w:rPr>
          <w:rFonts w:ascii="Times New Roman" w:hAnsi="Times New Roman" w:cs="Times New Roman"/>
        </w:rPr>
      </w:pPr>
    </w:p>
    <w:p w14:paraId="3E88D771" w14:textId="77777777" w:rsidR="002B5E26" w:rsidRDefault="002B5E26" w:rsidP="002B5E26">
      <w:pPr>
        <w:rPr>
          <w:rFonts w:ascii="Times New Roman" w:hAnsi="Times New Roman" w:cs="Times New Roman"/>
        </w:rPr>
      </w:pPr>
    </w:p>
    <w:p w14:paraId="2BEB14C9" w14:textId="77777777" w:rsidR="0097040F" w:rsidRPr="0097040F" w:rsidRDefault="0097040F" w:rsidP="0097040F">
      <w:pPr>
        <w:rPr>
          <w:rFonts w:ascii="Times New Roman" w:hAnsi="Times New Roman" w:cs="Times New Roman"/>
        </w:rPr>
      </w:pPr>
      <w:r w:rsidRPr="0097040F">
        <w:rPr>
          <w:rFonts w:ascii="Times New Roman" w:hAnsi="Times New Roman" w:cs="Times New Roman"/>
        </w:rPr>
        <w:t>29 Jun.1482</w:t>
      </w:r>
      <w:r w:rsidRPr="0097040F">
        <w:rPr>
          <w:rFonts w:ascii="Times New Roman" w:hAnsi="Times New Roman" w:cs="Times New Roman"/>
        </w:rPr>
        <w:tab/>
        <w:t xml:space="preserve">He was presented to the parish church of Myvote in the diocese of </w:t>
      </w:r>
    </w:p>
    <w:p w14:paraId="300573CB" w14:textId="74891B96" w:rsidR="0097040F" w:rsidRDefault="0097040F" w:rsidP="0097040F">
      <w:pPr>
        <w:rPr>
          <w:rFonts w:ascii="Times New Roman" w:hAnsi="Times New Roman" w:cs="Times New Roman"/>
        </w:rPr>
      </w:pPr>
      <w:r w:rsidRPr="0097040F">
        <w:rPr>
          <w:rFonts w:ascii="Times New Roman" w:hAnsi="Times New Roman" w:cs="Times New Roman"/>
        </w:rPr>
        <w:tab/>
      </w:r>
      <w:r w:rsidRPr="0097040F">
        <w:rPr>
          <w:rFonts w:ascii="Times New Roman" w:hAnsi="Times New Roman" w:cs="Times New Roman"/>
        </w:rPr>
        <w:tab/>
        <w:t>St.Asaph.     (C.P.R. 1476-85 p.309)</w:t>
      </w:r>
    </w:p>
    <w:p w14:paraId="22BDEE4F" w14:textId="77777777" w:rsidR="002B5E26" w:rsidRDefault="002B5E26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He, Unknown Takeley of London, salter(q.v.), and his wife, Julia(q.v.),</w:t>
      </w:r>
    </w:p>
    <w:p w14:paraId="6B6C0185" w14:textId="77777777" w:rsidR="002B5E26" w:rsidRDefault="002B5E26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debt against John Cooke of Norwich(q.v.).</w:t>
      </w:r>
    </w:p>
    <w:p w14:paraId="29834DB1" w14:textId="79005881" w:rsidR="002B5E26" w:rsidRDefault="002B5E26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3E1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BC36145" w14:textId="77777777" w:rsidR="002E4859" w:rsidRDefault="002E4859" w:rsidP="002E48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Bost, Provost of Eton(q.v.), brought a plaint of trespass and </w:t>
      </w:r>
    </w:p>
    <w:p w14:paraId="017764D8" w14:textId="77777777" w:rsidR="002E4859" w:rsidRDefault="002E4859" w:rsidP="002E48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taking against him.</w:t>
      </w:r>
    </w:p>
    <w:p w14:paraId="1D504713" w14:textId="30BF61AC" w:rsidR="002E4859" w:rsidRDefault="002E4859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  )</w:t>
      </w:r>
    </w:p>
    <w:p w14:paraId="1301B315" w14:textId="1DD8DBB7" w:rsidR="002B5E26" w:rsidRDefault="002B5E26" w:rsidP="002B5E26">
      <w:pPr>
        <w:rPr>
          <w:rFonts w:ascii="Times New Roman" w:hAnsi="Times New Roman" w:cs="Times New Roman"/>
        </w:rPr>
      </w:pPr>
    </w:p>
    <w:p w14:paraId="5DBEA2BD" w14:textId="77777777" w:rsidR="0097040F" w:rsidRDefault="0097040F" w:rsidP="002B5E26">
      <w:pPr>
        <w:rPr>
          <w:rFonts w:ascii="Times New Roman" w:hAnsi="Times New Roman" w:cs="Times New Roman"/>
        </w:rPr>
      </w:pPr>
    </w:p>
    <w:p w14:paraId="1F1E603D" w14:textId="20FBB930" w:rsidR="002E4859" w:rsidRDefault="002E4859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February 2022</w:t>
      </w:r>
    </w:p>
    <w:p w14:paraId="5067BA2F" w14:textId="14B8BB5A" w:rsidR="0097040F" w:rsidRDefault="0097040F" w:rsidP="002B5E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2026</w:t>
      </w:r>
    </w:p>
    <w:p w14:paraId="2B406DF6" w14:textId="77777777" w:rsidR="00C02312" w:rsidRPr="00E71FC3" w:rsidRDefault="00C0231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82BF8" w14:textId="77777777" w:rsidR="00C02312" w:rsidRDefault="00C02312" w:rsidP="00E71FC3">
      <w:r>
        <w:separator/>
      </w:r>
    </w:p>
  </w:endnote>
  <w:endnote w:type="continuationSeparator" w:id="0">
    <w:p w14:paraId="7793415A" w14:textId="77777777" w:rsidR="00C02312" w:rsidRDefault="00C023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085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C8959" w14:textId="77777777" w:rsidR="00C02312" w:rsidRDefault="00C02312" w:rsidP="00E71FC3">
      <w:r>
        <w:separator/>
      </w:r>
    </w:p>
  </w:footnote>
  <w:footnote w:type="continuationSeparator" w:id="0">
    <w:p w14:paraId="7CC27C4C" w14:textId="77777777" w:rsidR="00C02312" w:rsidRDefault="00C023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E26"/>
    <w:rsid w:val="001A7C09"/>
    <w:rsid w:val="002B5E26"/>
    <w:rsid w:val="002E4859"/>
    <w:rsid w:val="00577BD5"/>
    <w:rsid w:val="005D03B9"/>
    <w:rsid w:val="00656CBA"/>
    <w:rsid w:val="006A1F77"/>
    <w:rsid w:val="00733BE7"/>
    <w:rsid w:val="0097040F"/>
    <w:rsid w:val="00AB52E8"/>
    <w:rsid w:val="00B16D3F"/>
    <w:rsid w:val="00B61C4B"/>
    <w:rsid w:val="00BB41AC"/>
    <w:rsid w:val="00C0231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41627"/>
  <w15:chartTrackingRefBased/>
  <w15:docId w15:val="{72EADA37-5EF5-4584-A298-583F132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E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B5E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83</Words>
  <Characters>557</Characters>
  <Application>Microsoft Office Word</Application>
  <DocSecurity>0</DocSecurity>
  <Lines>19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2019-02-12T20:06:00Z</dcterms:created>
  <dcterms:modified xsi:type="dcterms:W3CDTF">2026-02-10T09:53:00Z</dcterms:modified>
</cp:coreProperties>
</file>